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11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977"/>
        <w:gridCol w:w="5500"/>
      </w:tblGrid>
      <w:tr w:rsidR="00E51638" w:rsidRPr="00C52528" w14:paraId="64CAD523" w14:textId="77777777" w:rsidTr="008E1764">
        <w:trPr>
          <w:trHeight w:val="283"/>
        </w:trPr>
        <w:tc>
          <w:tcPr>
            <w:tcW w:w="2438" w:type="dxa"/>
            <w:shd w:val="clear" w:color="auto" w:fill="002060"/>
            <w:vAlign w:val="center"/>
          </w:tcPr>
          <w:p w14:paraId="07941647" w14:textId="77777777" w:rsidR="00E51638" w:rsidRPr="00C52528" w:rsidRDefault="00E51638" w:rsidP="007425CA">
            <w:pPr>
              <w:rPr>
                <w:b/>
              </w:rPr>
            </w:pPr>
            <w:r>
              <w:rPr>
                <w:b/>
              </w:rPr>
              <w:t>Data:</w:t>
            </w:r>
          </w:p>
        </w:tc>
        <w:tc>
          <w:tcPr>
            <w:tcW w:w="2977" w:type="dxa"/>
            <w:shd w:val="clear" w:color="auto" w:fill="002060"/>
            <w:vAlign w:val="center"/>
          </w:tcPr>
          <w:p w14:paraId="57274FB9" w14:textId="77777777" w:rsidR="00E51638" w:rsidRPr="00C52528" w:rsidRDefault="00E51638" w:rsidP="007425CA">
            <w:pPr>
              <w:rPr>
                <w:b/>
              </w:rPr>
            </w:pPr>
            <w:r>
              <w:rPr>
                <w:b/>
              </w:rPr>
              <w:t>REUNIÃO Nº:</w:t>
            </w:r>
          </w:p>
        </w:tc>
        <w:tc>
          <w:tcPr>
            <w:tcW w:w="5500" w:type="dxa"/>
            <w:shd w:val="clear" w:color="auto" w:fill="002060"/>
            <w:vAlign w:val="center"/>
          </w:tcPr>
          <w:p w14:paraId="1A2A5350" w14:textId="77777777" w:rsidR="00E51638" w:rsidRDefault="00E51638" w:rsidP="007425CA">
            <w:pPr>
              <w:rPr>
                <w:b/>
              </w:rPr>
            </w:pPr>
            <w:r>
              <w:rPr>
                <w:b/>
              </w:rPr>
              <w:t>TÍTULO:</w:t>
            </w:r>
          </w:p>
        </w:tc>
      </w:tr>
      <w:tr w:rsidR="00E51638" w:rsidRPr="00C52528" w14:paraId="58CBE08E" w14:textId="77777777" w:rsidTr="00E51638">
        <w:trPr>
          <w:trHeight w:val="340"/>
        </w:trPr>
        <w:tc>
          <w:tcPr>
            <w:tcW w:w="2438" w:type="dxa"/>
            <w:vAlign w:val="center"/>
          </w:tcPr>
          <w:p w14:paraId="545F9EF1" w14:textId="350210EC" w:rsidR="00E51638" w:rsidRPr="00CE3355" w:rsidRDefault="008E1764" w:rsidP="00E51638">
            <w:pPr>
              <w:pStyle w:val="Tabela"/>
            </w:pPr>
            <w: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0" w:name="Texto8"/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  <w:bookmarkEnd w:id="0"/>
          </w:p>
        </w:tc>
        <w:tc>
          <w:tcPr>
            <w:tcW w:w="2977" w:type="dxa"/>
            <w:vAlign w:val="center"/>
          </w:tcPr>
          <w:p w14:paraId="73616DB9" w14:textId="73F042BB" w:rsidR="00E51638" w:rsidRPr="00C52528" w:rsidRDefault="008E1764" w:rsidP="00E51638">
            <w: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  <w:bookmarkEnd w:id="1"/>
          </w:p>
        </w:tc>
        <w:tc>
          <w:tcPr>
            <w:tcW w:w="5500" w:type="dxa"/>
            <w:vAlign w:val="center"/>
          </w:tcPr>
          <w:p w14:paraId="7BBB3ACE" w14:textId="50D9E5CF" w:rsidR="00E51638" w:rsidRPr="00C52528" w:rsidRDefault="00DD459B" w:rsidP="00E51638">
            <w: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="003802BA"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  <w:bookmarkEnd w:id="2"/>
          </w:p>
        </w:tc>
      </w:tr>
    </w:tbl>
    <w:p w14:paraId="20727AD5" w14:textId="77777777" w:rsidR="00E51638" w:rsidRPr="00E51638" w:rsidRDefault="00E51638">
      <w:pPr>
        <w:rPr>
          <w:sz w:val="10"/>
        </w:rPr>
      </w:pPr>
    </w:p>
    <w:tbl>
      <w:tblPr>
        <w:tblW w:w="10928" w:type="dxa"/>
        <w:tblInd w:w="-11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2"/>
        <w:gridCol w:w="143"/>
        <w:gridCol w:w="1460"/>
        <w:gridCol w:w="1374"/>
        <w:gridCol w:w="14"/>
      </w:tblGrid>
      <w:tr w:rsidR="00434E06" w:rsidRPr="00C52528" w14:paraId="22683E14" w14:textId="77777777" w:rsidTr="008E1764">
        <w:trPr>
          <w:gridAfter w:val="1"/>
          <w:wAfter w:w="14" w:type="dxa"/>
          <w:trHeight w:val="283"/>
        </w:trPr>
        <w:tc>
          <w:tcPr>
            <w:tcW w:w="10914" w:type="dxa"/>
            <w:gridSpan w:val="5"/>
            <w:shd w:val="clear" w:color="auto" w:fill="002060"/>
            <w:vAlign w:val="center"/>
          </w:tcPr>
          <w:p w14:paraId="62DF0FA6" w14:textId="77777777" w:rsidR="00434E06" w:rsidRDefault="00682B3E" w:rsidP="007425CA">
            <w:pPr>
              <w:rPr>
                <w:b/>
              </w:rPr>
            </w:pPr>
            <w:r>
              <w:rPr>
                <w:b/>
              </w:rPr>
              <w:t>TÓPICOS DISCUTIDOS</w:t>
            </w:r>
          </w:p>
        </w:tc>
      </w:tr>
      <w:tr w:rsidR="00434E06" w:rsidRPr="00C52528" w14:paraId="04B8CB38" w14:textId="77777777" w:rsidTr="00E51638">
        <w:trPr>
          <w:gridAfter w:val="1"/>
          <w:wAfter w:w="14" w:type="dxa"/>
          <w:trHeight w:val="340"/>
        </w:trPr>
        <w:tc>
          <w:tcPr>
            <w:tcW w:w="10914" w:type="dxa"/>
            <w:gridSpan w:val="5"/>
            <w:vAlign w:val="center"/>
          </w:tcPr>
          <w:p w14:paraId="04433694" w14:textId="0BF11CF5" w:rsidR="00173B04" w:rsidRDefault="00D93D97" w:rsidP="008E1764">
            <w:pPr>
              <w:pStyle w:val="PargrafodaLista"/>
              <w:ind w:left="117"/>
              <w:jc w:val="both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DD459B"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3802BA">
              <w:instrText xml:space="preserve"> FORMTEXT </w:instrText>
            </w:r>
            <w:r w:rsidR="00DD459B">
              <w:fldChar w:fldCharType="separate"/>
            </w:r>
          </w:p>
          <w:p w14:paraId="142258E3" w14:textId="2D0640A0" w:rsidR="00434E06" w:rsidRPr="00E51638" w:rsidRDefault="00DD459B" w:rsidP="00173B04">
            <w:pPr>
              <w:pStyle w:val="PargrafodaLista"/>
              <w:ind w:left="117"/>
              <w:jc w:val="both"/>
              <w:rPr>
                <w:b/>
              </w:rPr>
            </w:pPr>
            <w:r>
              <w:fldChar w:fldCharType="end"/>
            </w:r>
          </w:p>
        </w:tc>
      </w:tr>
      <w:tr w:rsidR="008E03F0" w:rsidRPr="00C001E7" w14:paraId="2AA92E4D" w14:textId="77777777" w:rsidTr="001F55CC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0928" w:type="dxa"/>
            <w:gridSpan w:val="6"/>
            <w:tcBorders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4058D326" w14:textId="77777777" w:rsidR="008E03F0" w:rsidRPr="00C001E7" w:rsidRDefault="008E03F0" w:rsidP="008E03F0">
            <w:pPr>
              <w:pStyle w:val="Cabealho"/>
              <w:rPr>
                <w:b/>
              </w:rPr>
            </w:pPr>
            <w:r>
              <w:rPr>
                <w:b/>
              </w:rPr>
              <w:t>GESTÃO DAS AÇÕES</w:t>
            </w:r>
          </w:p>
        </w:tc>
      </w:tr>
      <w:tr w:rsidR="00C001E7" w:rsidRPr="00C001E7" w14:paraId="26863F01" w14:textId="77777777" w:rsidTr="001F55CC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793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3761FD1D" w14:textId="047A436F" w:rsidR="00C001E7" w:rsidRPr="00C001E7" w:rsidRDefault="00EB1C41" w:rsidP="00434E06">
            <w:pPr>
              <w:pStyle w:val="Cabealho"/>
              <w:rPr>
                <w:b/>
              </w:rPr>
            </w:pPr>
            <w:r>
              <w:rPr>
                <w:b/>
              </w:rPr>
              <w:t>Descrição/</w:t>
            </w:r>
            <w:r w:rsidR="00C001E7" w:rsidRPr="00C001E7">
              <w:rPr>
                <w:b/>
              </w:rPr>
              <w:t>Ação</w:t>
            </w:r>
          </w:p>
        </w:tc>
        <w:tc>
          <w:tcPr>
            <w:tcW w:w="160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453823C4" w14:textId="77777777" w:rsidR="00C001E7" w:rsidRPr="00C001E7" w:rsidRDefault="00C001E7" w:rsidP="00434E06">
            <w:pPr>
              <w:pStyle w:val="Cabealho"/>
              <w:rPr>
                <w:b/>
              </w:rPr>
            </w:pPr>
            <w:r w:rsidRPr="00C001E7">
              <w:rPr>
                <w:b/>
              </w:rPr>
              <w:t>Responsável</w:t>
            </w:r>
          </w:p>
        </w:tc>
        <w:tc>
          <w:tcPr>
            <w:tcW w:w="138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15C0F511" w14:textId="77777777" w:rsidR="00C001E7" w:rsidRPr="00C001E7" w:rsidRDefault="00C001E7" w:rsidP="00434E06">
            <w:pPr>
              <w:pStyle w:val="Cabealho"/>
              <w:rPr>
                <w:b/>
              </w:rPr>
            </w:pPr>
            <w:r w:rsidRPr="00C001E7">
              <w:rPr>
                <w:b/>
              </w:rPr>
              <w:t>Previsão</w:t>
            </w:r>
          </w:p>
        </w:tc>
      </w:tr>
      <w:tr w:rsidR="00C001E7" w:rsidRPr="00727C66" w14:paraId="167FC5EC" w14:textId="77777777" w:rsidTr="0081023D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7937" w:type="dxa"/>
            <w:gridSpan w:val="2"/>
            <w:tcBorders>
              <w:top w:val="single" w:sz="4" w:space="0" w:color="FFFFFF" w:themeColor="background1"/>
            </w:tcBorders>
          </w:tcPr>
          <w:p w14:paraId="072BDB30" w14:textId="160C0D72" w:rsidR="00C001E7" w:rsidRPr="00727C66" w:rsidRDefault="00EB1C41" w:rsidP="00EB1C41">
            <w:pPr>
              <w:pStyle w:val="Tabela"/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603" w:type="dxa"/>
            <w:gridSpan w:val="2"/>
            <w:tcBorders>
              <w:top w:val="single" w:sz="4" w:space="0" w:color="FFFFFF" w:themeColor="background1"/>
            </w:tcBorders>
          </w:tcPr>
          <w:p w14:paraId="63BE3A8E" w14:textId="5A9AC124" w:rsidR="00BA0915" w:rsidRDefault="00D93D97" w:rsidP="008E1764">
            <w:pPr>
              <w:pStyle w:val="Tabela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DD459B"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3802BA">
              <w:instrText xml:space="preserve"> FORMTEXT </w:instrText>
            </w:r>
            <w:r w:rsidR="00DD459B">
              <w:fldChar w:fldCharType="separate"/>
            </w:r>
          </w:p>
          <w:p w14:paraId="38848167" w14:textId="6FF48AC1" w:rsidR="00C001E7" w:rsidRPr="00727C66" w:rsidRDefault="00DD459B" w:rsidP="008E1764">
            <w:pPr>
              <w:pStyle w:val="Tabela"/>
            </w:pPr>
            <w:r>
              <w:fldChar w:fldCharType="end"/>
            </w:r>
          </w:p>
        </w:tc>
        <w:tc>
          <w:tcPr>
            <w:tcW w:w="1388" w:type="dxa"/>
            <w:gridSpan w:val="2"/>
            <w:tcBorders>
              <w:top w:val="single" w:sz="4" w:space="0" w:color="FFFFFF" w:themeColor="background1"/>
            </w:tcBorders>
          </w:tcPr>
          <w:p w14:paraId="6FB76443" w14:textId="36AD847A" w:rsidR="00BA0915" w:rsidRDefault="00D93D97" w:rsidP="008E1764">
            <w:pPr>
              <w:pStyle w:val="Tabela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="00DD459B"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3802BA">
              <w:instrText xml:space="preserve"> FORMTEXT </w:instrText>
            </w:r>
            <w:r w:rsidR="00DD459B">
              <w:fldChar w:fldCharType="separate"/>
            </w:r>
          </w:p>
          <w:p w14:paraId="4E651267" w14:textId="0573F507" w:rsidR="00C001E7" w:rsidRPr="00727C66" w:rsidRDefault="00DD459B" w:rsidP="008E1764">
            <w:pPr>
              <w:pStyle w:val="Tabela"/>
            </w:pPr>
            <w:r>
              <w:fldChar w:fldCharType="end"/>
            </w:r>
          </w:p>
        </w:tc>
      </w:tr>
      <w:tr w:rsidR="00CA79A9" w:rsidRPr="00C52528" w14:paraId="1A718529" w14:textId="77777777" w:rsidTr="001F55CC">
        <w:trPr>
          <w:gridAfter w:val="1"/>
          <w:wAfter w:w="14" w:type="dxa"/>
          <w:trHeight w:val="59"/>
        </w:trPr>
        <w:tc>
          <w:tcPr>
            <w:tcW w:w="10914" w:type="dxa"/>
            <w:gridSpan w:val="5"/>
            <w:tcBorders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3ED8B3AB" w14:textId="77777777" w:rsidR="00CA79A9" w:rsidRPr="00C52528" w:rsidRDefault="00CA79A9" w:rsidP="008E03F0">
            <w:pPr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B131EE" w:rsidRPr="00C52528" w14:paraId="26B7A382" w14:textId="77777777" w:rsidTr="0081023D">
        <w:trPr>
          <w:gridAfter w:val="1"/>
          <w:wAfter w:w="14" w:type="dxa"/>
          <w:trHeight w:val="283"/>
        </w:trPr>
        <w:tc>
          <w:tcPr>
            <w:tcW w:w="43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100E27CD" w14:textId="77777777" w:rsidR="00B131EE" w:rsidRPr="00C52528" w:rsidRDefault="00B131EE" w:rsidP="00530EBF">
            <w:pPr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12987BC3" w14:textId="3A5849D6" w:rsidR="00B131EE" w:rsidRPr="00C52528" w:rsidRDefault="00B131EE" w:rsidP="004A05D3">
            <w:pPr>
              <w:rPr>
                <w:b/>
              </w:rPr>
            </w:pPr>
            <w:r>
              <w:rPr>
                <w:b/>
              </w:rPr>
              <w:t>Área/setor</w:t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6A6A6" w:themeFill="background1" w:themeFillShade="A6"/>
            <w:vAlign w:val="center"/>
          </w:tcPr>
          <w:p w14:paraId="7ED0AE32" w14:textId="77777777" w:rsidR="00B131EE" w:rsidRPr="00C52528" w:rsidRDefault="00B131EE" w:rsidP="00530EBF">
            <w:pPr>
              <w:rPr>
                <w:b/>
              </w:rPr>
            </w:pPr>
            <w:r>
              <w:rPr>
                <w:b/>
              </w:rPr>
              <w:t>Assinatura</w:t>
            </w:r>
          </w:p>
        </w:tc>
      </w:tr>
      <w:tr w:rsidR="0081023D" w:rsidRPr="00C52528" w14:paraId="3B22A721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auto"/>
            </w:tcBorders>
          </w:tcPr>
          <w:p w14:paraId="690BA56B" w14:textId="2C3EC98E" w:rsidR="0081023D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3" w:name="Texto11"/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  <w:bookmarkEnd w:id="3"/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14:paraId="7ED5F892" w14:textId="34212109" w:rsidR="0081023D" w:rsidRPr="00EF24D3" w:rsidRDefault="00EB1C41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</w:tcPr>
          <w:p w14:paraId="71ADFF28" w14:textId="77777777" w:rsidR="0081023D" w:rsidRPr="00EF24D3" w:rsidRDefault="0081023D" w:rsidP="004A05D3"/>
        </w:tc>
      </w:tr>
      <w:tr w:rsidR="00034B25" w:rsidRPr="00C52528" w14:paraId="2D06326B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0F26C545" w14:textId="168B86FC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5D6A99E4" w14:textId="089E1EC7" w:rsidR="00034B25" w:rsidRPr="00EF24D3" w:rsidRDefault="00EB1C41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5D9EB803" w14:textId="77777777" w:rsidR="00034B25" w:rsidRPr="00EF24D3" w:rsidRDefault="00034B25" w:rsidP="00034B25"/>
        </w:tc>
      </w:tr>
      <w:tr w:rsidR="00034B25" w:rsidRPr="00C52528" w14:paraId="74EFF16B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5E69B8F3" w14:textId="44E6BC13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18E92EA0" w14:textId="2F1E865B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44AE7CA0" w14:textId="77777777" w:rsidR="00034B25" w:rsidRPr="00EF24D3" w:rsidRDefault="00034B25" w:rsidP="00034B25"/>
        </w:tc>
      </w:tr>
      <w:tr w:rsidR="00034B25" w:rsidRPr="00C52528" w14:paraId="2A00B469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007701D9" w14:textId="1E6C6185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08E93F5" w14:textId="59C78488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28CF0BB4" w14:textId="77777777" w:rsidR="00034B25" w:rsidRPr="00EF24D3" w:rsidRDefault="00034B25" w:rsidP="00034B25"/>
        </w:tc>
      </w:tr>
      <w:tr w:rsidR="00034B25" w:rsidRPr="00C52528" w14:paraId="67969410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544A0ECC" w14:textId="42549D8A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38268E03" w14:textId="1635A7A6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3A22E421" w14:textId="77777777" w:rsidR="00034B25" w:rsidRPr="00EF24D3" w:rsidRDefault="00034B25" w:rsidP="00034B25"/>
        </w:tc>
      </w:tr>
      <w:tr w:rsidR="00034B25" w:rsidRPr="00C52528" w14:paraId="6C7809C8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63D16954" w14:textId="39407CBF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3C29474" w14:textId="2E1B9B01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0AC61749" w14:textId="77777777" w:rsidR="00034B25" w:rsidRPr="00EF24D3" w:rsidRDefault="00034B25" w:rsidP="00034B25"/>
        </w:tc>
      </w:tr>
      <w:tr w:rsidR="00034B25" w:rsidRPr="00C52528" w14:paraId="4419A8C0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0D241D2D" w14:textId="67CD8484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</w:t>
            </w:r>
            <w:r>
              <w:fldChar w:fldCharType="end"/>
            </w:r>
            <w:r w:rsidR="00EB1C41"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="00EB1C41">
              <w:instrText xml:space="preserve"> FORMTEXT </w:instrText>
            </w:r>
            <w:r w:rsidR="00EB1C41"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3D800397" w14:textId="013D646D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73169331" w14:textId="77777777" w:rsidR="00034B25" w:rsidRPr="00EF24D3" w:rsidRDefault="00034B25" w:rsidP="00034B25"/>
        </w:tc>
      </w:tr>
      <w:tr w:rsidR="00034B25" w:rsidRPr="00C52528" w14:paraId="781EC30C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164A3CBD" w14:textId="6D4C7521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3908E16C" w14:textId="0241F0BA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24BCC002" w14:textId="77777777" w:rsidR="00034B25" w:rsidRPr="00EF24D3" w:rsidRDefault="00034B25" w:rsidP="00034B25"/>
        </w:tc>
      </w:tr>
      <w:tr w:rsidR="00034B25" w:rsidRPr="00C52528" w14:paraId="2A42EC40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42806EEF" w14:textId="5FFE57F6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542C9306" w14:textId="75A03142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4D1142F7" w14:textId="77777777" w:rsidR="00034B25" w:rsidRPr="00EF24D3" w:rsidRDefault="00034B25" w:rsidP="00034B25"/>
        </w:tc>
      </w:tr>
      <w:tr w:rsidR="00034B25" w:rsidRPr="00C52528" w14:paraId="44C6AC8B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0635DFC4" w14:textId="42A60B82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5BD61C7F" w14:textId="3DA1A845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40101A1D" w14:textId="77777777" w:rsidR="00034B25" w:rsidRPr="00EF24D3" w:rsidRDefault="00034B25" w:rsidP="00034B25"/>
        </w:tc>
      </w:tr>
      <w:tr w:rsidR="00034B25" w:rsidRPr="00C52528" w14:paraId="79A4ACE4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2058F024" w14:textId="53FD5B2E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0F01639B" w14:textId="3291DA3D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4356F292" w14:textId="77777777" w:rsidR="00034B25" w:rsidRPr="00EF24D3" w:rsidRDefault="00034B25" w:rsidP="00034B25"/>
        </w:tc>
      </w:tr>
      <w:tr w:rsidR="00034B25" w:rsidRPr="00C52528" w14:paraId="386DBF23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2BDFBC3F" w14:textId="382F0203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 w:rsidR="00EB1C41"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41457F46" w14:textId="6FFFB3FF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223077B9" w14:textId="77777777" w:rsidR="00034B25" w:rsidRPr="00EF24D3" w:rsidRDefault="00034B25" w:rsidP="00034B25"/>
        </w:tc>
      </w:tr>
      <w:tr w:rsidR="00034B25" w:rsidRPr="00C52528" w14:paraId="69CE4E9D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5C4AA992" w14:textId="3FA92483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37582340" w14:textId="56EA9E90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4B4D2697" w14:textId="77777777" w:rsidR="00034B25" w:rsidRPr="00EF24D3" w:rsidRDefault="00034B25" w:rsidP="00034B25"/>
        </w:tc>
      </w:tr>
      <w:tr w:rsidR="00034B25" w:rsidRPr="00C52528" w14:paraId="57F97128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2242F86C" w14:textId="01D1E683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E41111C" w14:textId="6C84EE27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213A631F" w14:textId="77777777" w:rsidR="00034B25" w:rsidRPr="00EF24D3" w:rsidRDefault="00034B25" w:rsidP="00034B25"/>
        </w:tc>
      </w:tr>
      <w:tr w:rsidR="00034B25" w:rsidRPr="00C52528" w14:paraId="3A7ED6F8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636D7E40" w14:textId="42B141B6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A914E77" w14:textId="2532B11F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337C16AE" w14:textId="77777777" w:rsidR="00034B25" w:rsidRPr="00EF24D3" w:rsidRDefault="00034B25" w:rsidP="00034B25"/>
        </w:tc>
      </w:tr>
      <w:tr w:rsidR="00034B25" w:rsidRPr="00C52528" w14:paraId="2E45B396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025452CD" w14:textId="24C1A91C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7F92A68" w14:textId="34816F83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2CDCD0DF" w14:textId="77777777" w:rsidR="00034B25" w:rsidRPr="00EF24D3" w:rsidRDefault="00034B25" w:rsidP="00034B25"/>
        </w:tc>
      </w:tr>
      <w:tr w:rsidR="00034B25" w:rsidRPr="00C52528" w14:paraId="7C7CF29B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33C829D4" w14:textId="649FD459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20F96CB4" w14:textId="62A2396A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1BCC0232" w14:textId="77777777" w:rsidR="00034B25" w:rsidRPr="00EF24D3" w:rsidRDefault="00034B25" w:rsidP="00034B25"/>
        </w:tc>
      </w:tr>
      <w:tr w:rsidR="00034B25" w:rsidRPr="00C52528" w14:paraId="05A694A8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0464256B" w14:textId="0481849B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10FC1FB7" w14:textId="77C8F3C4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3359588B" w14:textId="77777777" w:rsidR="00034B25" w:rsidRPr="00EF24D3" w:rsidRDefault="00034B25" w:rsidP="00034B25"/>
        </w:tc>
      </w:tr>
      <w:tr w:rsidR="00034B25" w:rsidRPr="00C52528" w14:paraId="7F4FB66F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69DE5BA0" w14:textId="733C8EA6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126E0BA7" w14:textId="75397E99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22C1C92E" w14:textId="77777777" w:rsidR="00034B25" w:rsidRPr="00EF24D3" w:rsidRDefault="00034B25" w:rsidP="00034B25"/>
        </w:tc>
      </w:tr>
      <w:tr w:rsidR="00034B25" w:rsidRPr="00C52528" w14:paraId="5E29BE4D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4D9F13E2" w14:textId="39BA9D02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6ACA9340" w14:textId="47261F15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787FE965" w14:textId="77777777" w:rsidR="00034B25" w:rsidRPr="00EF24D3" w:rsidRDefault="00034B25" w:rsidP="00034B25"/>
        </w:tc>
      </w:tr>
      <w:tr w:rsidR="00034B25" w:rsidRPr="00C52528" w14:paraId="43CE49C7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63CD590B" w14:textId="1C833BCD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57DDDDD3" w14:textId="7199F2C6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7593D7E4" w14:textId="77777777" w:rsidR="00034B25" w:rsidRPr="00EF24D3" w:rsidRDefault="00034B25" w:rsidP="00034B25"/>
        </w:tc>
      </w:tr>
      <w:tr w:rsidR="00034B25" w:rsidRPr="00C52528" w14:paraId="5A2FBF3F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794542D6" w14:textId="3A0384D3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122105D" w14:textId="340B65E6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42DAAD1B" w14:textId="77777777" w:rsidR="00034B25" w:rsidRPr="00EF24D3" w:rsidRDefault="00034B25" w:rsidP="00034B25"/>
        </w:tc>
      </w:tr>
      <w:tr w:rsidR="00034B25" w:rsidRPr="00C52528" w14:paraId="247FEDA5" w14:textId="77777777" w:rsidTr="00034B25">
        <w:trPr>
          <w:gridAfter w:val="1"/>
          <w:wAfter w:w="14" w:type="dxa"/>
          <w:trHeight w:val="34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14:paraId="2869A6AA" w14:textId="3450FAD4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5" w:type="dxa"/>
            <w:gridSpan w:val="2"/>
            <w:tcBorders>
              <w:top w:val="single" w:sz="4" w:space="0" w:color="FFFFFF" w:themeColor="background1"/>
            </w:tcBorders>
          </w:tcPr>
          <w:p w14:paraId="782B85CC" w14:textId="21B35B6D" w:rsidR="00034B25" w:rsidRPr="00EF24D3" w:rsidRDefault="00034B25" w:rsidP="00034B25">
            <w:pPr>
              <w:jc w:val="left"/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top w:val="single" w:sz="4" w:space="0" w:color="FFFFFF" w:themeColor="background1"/>
            </w:tcBorders>
          </w:tcPr>
          <w:p w14:paraId="38B8CC3C" w14:textId="77777777" w:rsidR="00034B25" w:rsidRPr="00EF24D3" w:rsidRDefault="00034B25" w:rsidP="00034B25"/>
        </w:tc>
      </w:tr>
    </w:tbl>
    <w:p w14:paraId="5EF53ADD" w14:textId="77777777" w:rsidR="008843C9" w:rsidRDefault="008843C9" w:rsidP="0081023D"/>
    <w:sectPr w:rsidR="008843C9" w:rsidSect="00314653">
      <w:headerReference w:type="default" r:id="rId8"/>
      <w:footerReference w:type="default" r:id="rId9"/>
      <w:pgSz w:w="11906" w:h="16838"/>
      <w:pgMar w:top="1417" w:right="566" w:bottom="1276" w:left="1701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7CB07" w14:textId="77777777" w:rsidR="00314653" w:rsidRDefault="00314653" w:rsidP="005E1593">
      <w:r>
        <w:separator/>
      </w:r>
    </w:p>
  </w:endnote>
  <w:endnote w:type="continuationSeparator" w:id="0">
    <w:p w14:paraId="6FCE6904" w14:textId="77777777" w:rsidR="00314653" w:rsidRDefault="00314653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3" w:type="dxa"/>
      <w:tblInd w:w="-102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4"/>
      <w:gridCol w:w="3354"/>
      <w:gridCol w:w="4065"/>
    </w:tblGrid>
    <w:tr w:rsidR="003802BA" w14:paraId="3AF5FE70" w14:textId="77777777" w:rsidTr="00EC2CB3">
      <w:tc>
        <w:tcPr>
          <w:tcW w:w="3354" w:type="dxa"/>
        </w:tcPr>
        <w:p w14:paraId="29E9A5F6" w14:textId="77777777" w:rsidR="003802BA" w:rsidRDefault="003802BA" w:rsidP="00682B3E">
          <w:pPr>
            <w:pStyle w:val="Rodap"/>
            <w:spacing w:after="0"/>
          </w:pPr>
        </w:p>
      </w:tc>
      <w:tc>
        <w:tcPr>
          <w:tcW w:w="3354" w:type="dxa"/>
        </w:tcPr>
        <w:p w14:paraId="0390854B" w14:textId="77777777" w:rsidR="003802BA" w:rsidRDefault="003802BA" w:rsidP="00682B3E">
          <w:pPr>
            <w:pStyle w:val="Rodap"/>
            <w:spacing w:after="0"/>
            <w:jc w:val="center"/>
          </w:pPr>
        </w:p>
      </w:tc>
      <w:tc>
        <w:tcPr>
          <w:tcW w:w="4065" w:type="dxa"/>
        </w:tcPr>
        <w:p w14:paraId="5A564731" w14:textId="77777777" w:rsidR="003802BA" w:rsidRDefault="003802BA" w:rsidP="00682B3E">
          <w:pPr>
            <w:pStyle w:val="Rodap"/>
            <w:spacing w:after="0"/>
            <w:jc w:val="right"/>
          </w:pPr>
        </w:p>
      </w:tc>
    </w:tr>
  </w:tbl>
  <w:p w14:paraId="0A2EEE26" w14:textId="77777777" w:rsidR="003802BA" w:rsidRDefault="003802BA" w:rsidP="00B06926">
    <w:pPr>
      <w:pStyle w:val="Rodap"/>
    </w:pPr>
  </w:p>
  <w:p w14:paraId="4572EB04" w14:textId="77777777" w:rsidR="003802BA" w:rsidRPr="006419CA" w:rsidRDefault="003802BA" w:rsidP="006419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A401" w14:textId="77777777" w:rsidR="00314653" w:rsidRDefault="00314653" w:rsidP="005E1593">
      <w:r>
        <w:separator/>
      </w:r>
    </w:p>
  </w:footnote>
  <w:footnote w:type="continuationSeparator" w:id="0">
    <w:p w14:paraId="46BE415B" w14:textId="77777777" w:rsidR="00314653" w:rsidRDefault="00314653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106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00"/>
      <w:gridCol w:w="6505"/>
      <w:gridCol w:w="1627"/>
      <w:gridCol w:w="783"/>
    </w:tblGrid>
    <w:tr w:rsidR="003802BA" w:rsidRPr="00B06926" w14:paraId="3D3DFF89" w14:textId="77777777" w:rsidTr="0038036B">
      <w:trPr>
        <w:trHeight w:val="300"/>
      </w:trPr>
      <w:tc>
        <w:tcPr>
          <w:tcW w:w="20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866E57E" w14:textId="5CF9F6AE" w:rsidR="003802BA" w:rsidRPr="00B06926" w:rsidRDefault="008249AF" w:rsidP="00B06926">
          <w:pPr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eastAsia="Times New Roman" w:cs="Arial"/>
              <w:b/>
              <w:bCs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7C796772" wp14:editId="1FE3F95F">
                <wp:extent cx="523875" cy="395415"/>
                <wp:effectExtent l="0" t="0" r="0" b="508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698" cy="400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0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14:paraId="4E7EF740" w14:textId="77777777" w:rsidR="003802BA" w:rsidRPr="00B06926" w:rsidRDefault="003802BA" w:rsidP="007425CA">
          <w:pPr>
            <w:rPr>
              <w:rFonts w:eastAsia="Times New Roman" w:cs="Arial"/>
              <w:b/>
              <w:bCs/>
              <w:lang w:eastAsia="pt-BR"/>
            </w:rPr>
          </w:pPr>
          <w:r w:rsidRPr="00B06926">
            <w:rPr>
              <w:rFonts w:eastAsia="Times New Roman" w:cs="Arial"/>
              <w:b/>
              <w:bCs/>
              <w:lang w:eastAsia="pt-BR"/>
            </w:rPr>
            <w:t>REGISTRO</w:t>
          </w:r>
        </w:p>
      </w:tc>
      <w:tc>
        <w:tcPr>
          <w:tcW w:w="16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77E04257" w14:textId="77777777" w:rsidR="003802BA" w:rsidRPr="00B06926" w:rsidRDefault="003802BA" w:rsidP="007425CA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REVISÃO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15DF99D" w14:textId="0835C184" w:rsidR="003802BA" w:rsidRPr="00B06926" w:rsidRDefault="00D93D97" w:rsidP="00B06926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  <w:r>
            <w:rPr>
              <w:rFonts w:eastAsia="Times New Roman" w:cs="Arial"/>
              <w:b/>
              <w:bCs/>
              <w:color w:val="000000"/>
              <w:lang w:eastAsia="pt-BR"/>
            </w:rPr>
            <w:t>2</w:t>
          </w:r>
        </w:p>
      </w:tc>
    </w:tr>
    <w:tr w:rsidR="003802BA" w:rsidRPr="00B06926" w14:paraId="7BA59CBA" w14:textId="77777777" w:rsidTr="00764A04">
      <w:trPr>
        <w:trHeight w:val="386"/>
      </w:trPr>
      <w:tc>
        <w:tcPr>
          <w:tcW w:w="20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0E80FC38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650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0558B4D5" w14:textId="77777777" w:rsidR="003802BA" w:rsidRPr="00B06926" w:rsidRDefault="003802BA" w:rsidP="007425CA">
          <w:pPr>
            <w:rPr>
              <w:rFonts w:eastAsia="Times New Roman" w:cs="Arial"/>
              <w:i/>
              <w:iCs/>
              <w:lang w:eastAsia="pt-BR"/>
            </w:rPr>
          </w:pPr>
          <w:r w:rsidRPr="00B06926">
            <w:rPr>
              <w:rFonts w:eastAsia="Times New Roman" w:cs="Arial"/>
              <w:i/>
              <w:iCs/>
              <w:lang w:eastAsia="pt-BR"/>
            </w:rPr>
            <w:t>RECORD</w:t>
          </w:r>
        </w:p>
      </w:tc>
      <w:tc>
        <w:tcPr>
          <w:tcW w:w="162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71E039B" w14:textId="77777777" w:rsidR="003802BA" w:rsidRPr="00B06926" w:rsidRDefault="003802BA" w:rsidP="007425CA">
          <w:pPr>
            <w:rPr>
              <w:rFonts w:eastAsia="Times New Roman" w:cs="Arial"/>
              <w:i/>
              <w:iCs/>
              <w:color w:val="000000"/>
              <w:lang w:eastAsia="pt-BR"/>
            </w:rPr>
          </w:pPr>
          <w:r w:rsidRPr="00B06926">
            <w:rPr>
              <w:rFonts w:eastAsia="Times New Roman" w:cs="Arial"/>
              <w:i/>
              <w:iCs/>
              <w:color w:val="000000"/>
              <w:lang w:eastAsia="pt-BR"/>
            </w:rPr>
            <w:t>REVISION</w:t>
          </w:r>
        </w:p>
      </w:tc>
      <w:tc>
        <w:tcPr>
          <w:tcW w:w="783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57D1BF1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</w:p>
      </w:tc>
    </w:tr>
    <w:tr w:rsidR="003802BA" w:rsidRPr="00B06926" w14:paraId="17FD6003" w14:textId="77777777" w:rsidTr="00764A04">
      <w:trPr>
        <w:trHeight w:val="300"/>
      </w:trPr>
      <w:tc>
        <w:tcPr>
          <w:tcW w:w="200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1B7A83E8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sz w:val="16"/>
              <w:szCs w:val="16"/>
              <w:lang w:eastAsia="pt-BR"/>
            </w:rPr>
            <w:t>CODIGO | CODE</w:t>
          </w:r>
        </w:p>
      </w:tc>
      <w:tc>
        <w:tcPr>
          <w:tcW w:w="6505" w:type="dxa"/>
          <w:tcBorders>
            <w:top w:val="single" w:sz="4" w:space="0" w:color="auto"/>
            <w:left w:val="single" w:sz="4" w:space="0" w:color="000000"/>
            <w:bottom w:val="nil"/>
            <w:right w:val="single" w:sz="4" w:space="0" w:color="auto"/>
          </w:tcBorders>
          <w:shd w:val="clear" w:color="auto" w:fill="auto"/>
          <w:vAlign w:val="bottom"/>
          <w:hideMark/>
        </w:tcPr>
        <w:p w14:paraId="46232A55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  <w:r>
            <w:rPr>
              <w:rFonts w:eastAsia="Times New Roman" w:cs="Arial"/>
              <w:b/>
              <w:bCs/>
              <w:color w:val="000000"/>
              <w:lang w:eastAsia="pt-BR"/>
            </w:rPr>
            <w:t>ATA DE REUNIÃO</w:t>
          </w:r>
        </w:p>
      </w:tc>
      <w:tc>
        <w:tcPr>
          <w:tcW w:w="1627" w:type="dxa"/>
          <w:tcBorders>
            <w:top w:val="single" w:sz="4" w:space="0" w:color="auto"/>
            <w:left w:val="nil"/>
            <w:bottom w:val="nil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4E1BCA8E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PÁGINA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single" w:sz="4" w:space="0" w:color="000000"/>
            <w:bottom w:val="single" w:sz="4" w:space="0" w:color="000000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B3694F6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  <w:r w:rsidRPr="00B06926">
            <w:rPr>
              <w:rFonts w:eastAsia="Times New Roman" w:cs="Arial"/>
              <w:b/>
              <w:bCs/>
              <w:color w:val="000000"/>
              <w:lang w:eastAsia="pt-BR"/>
            </w:rPr>
            <w:t>1/1</w:t>
          </w:r>
        </w:p>
      </w:tc>
    </w:tr>
    <w:tr w:rsidR="003802BA" w:rsidRPr="00B06926" w14:paraId="2013E5D1" w14:textId="77777777" w:rsidTr="00764A04">
      <w:trPr>
        <w:trHeight w:val="300"/>
      </w:trPr>
      <w:tc>
        <w:tcPr>
          <w:tcW w:w="200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6E5900DE" w14:textId="20E73794" w:rsidR="003802BA" w:rsidRPr="00B06926" w:rsidRDefault="00EB5154" w:rsidP="00B06926">
          <w:pPr>
            <w:rPr>
              <w:rFonts w:eastAsia="Times New Roman" w:cs="Arial"/>
              <w:sz w:val="20"/>
              <w:szCs w:val="20"/>
              <w:lang w:eastAsia="pt-BR"/>
            </w:rPr>
          </w:pPr>
          <w:r>
            <w:rPr>
              <w:rFonts w:eastAsia="Times New Roman" w:cs="Arial"/>
              <w:sz w:val="20"/>
              <w:szCs w:val="20"/>
              <w:lang w:eastAsia="pt-BR"/>
            </w:rPr>
            <w:t>IAS-RG-0</w:t>
          </w:r>
          <w:r w:rsidR="008E1764">
            <w:rPr>
              <w:rFonts w:eastAsia="Times New Roman" w:cs="Arial"/>
              <w:sz w:val="20"/>
              <w:szCs w:val="20"/>
              <w:lang w:eastAsia="pt-BR"/>
            </w:rPr>
            <w:t>312</w:t>
          </w:r>
        </w:p>
      </w:tc>
      <w:tc>
        <w:tcPr>
          <w:tcW w:w="6505" w:type="dxa"/>
          <w:tcBorders>
            <w:top w:val="nil"/>
            <w:left w:val="single" w:sz="4" w:space="0" w:color="000000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783442D" w14:textId="7DE4EE5D" w:rsidR="003802BA" w:rsidRPr="00B06926" w:rsidRDefault="0031064E" w:rsidP="00B06926">
          <w:pPr>
            <w:rPr>
              <w:rFonts w:eastAsia="Times New Roman" w:cs="Arial"/>
              <w:i/>
              <w:iCs/>
              <w:lang w:val="en-US" w:eastAsia="pt-BR"/>
            </w:rPr>
          </w:pPr>
          <w:r w:rsidRPr="0031064E">
            <w:rPr>
              <w:rFonts w:eastAsia="Times New Roman" w:cs="Arial"/>
              <w:i/>
              <w:iCs/>
              <w:lang w:eastAsia="pt-BR"/>
            </w:rPr>
            <w:t>MEETING MINUTES</w:t>
          </w:r>
        </w:p>
      </w:tc>
      <w:tc>
        <w:tcPr>
          <w:tcW w:w="1627" w:type="dxa"/>
          <w:tcBorders>
            <w:top w:val="nil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31DB522F" w14:textId="77777777" w:rsidR="003802BA" w:rsidRPr="00B06926" w:rsidRDefault="003802BA" w:rsidP="00B06926">
          <w:pPr>
            <w:rPr>
              <w:rFonts w:eastAsia="Times New Roman" w:cs="Arial"/>
              <w:i/>
              <w:iCs/>
              <w:sz w:val="20"/>
              <w:szCs w:val="20"/>
              <w:lang w:eastAsia="pt-BR"/>
            </w:rPr>
          </w:pPr>
          <w:r w:rsidRPr="00B06926">
            <w:rPr>
              <w:rFonts w:eastAsia="Times New Roman" w:cs="Arial"/>
              <w:i/>
              <w:iCs/>
              <w:sz w:val="20"/>
              <w:szCs w:val="20"/>
              <w:lang w:eastAsia="pt-BR"/>
            </w:rPr>
            <w:t>PAGE</w:t>
          </w:r>
        </w:p>
      </w:tc>
      <w:tc>
        <w:tcPr>
          <w:tcW w:w="783" w:type="dxa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5EC94C3" w14:textId="77777777" w:rsidR="003802BA" w:rsidRPr="00B06926" w:rsidRDefault="003802BA" w:rsidP="00B06926">
          <w:pPr>
            <w:rPr>
              <w:rFonts w:eastAsia="Times New Roman" w:cs="Arial"/>
              <w:b/>
              <w:bCs/>
              <w:color w:val="000000"/>
              <w:lang w:eastAsia="pt-BR"/>
            </w:rPr>
          </w:pPr>
        </w:p>
      </w:tc>
    </w:tr>
  </w:tbl>
  <w:p w14:paraId="366448C3" w14:textId="77777777" w:rsidR="003802BA" w:rsidRDefault="003802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082B"/>
    <w:multiLevelType w:val="hybridMultilevel"/>
    <w:tmpl w:val="212AC5C4"/>
    <w:lvl w:ilvl="0" w:tplc="0416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F6D01F3"/>
    <w:multiLevelType w:val="multilevel"/>
    <w:tmpl w:val="E1B8E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28980E79"/>
    <w:multiLevelType w:val="hybridMultilevel"/>
    <w:tmpl w:val="D4AA0D2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6E78C0"/>
    <w:multiLevelType w:val="hybridMultilevel"/>
    <w:tmpl w:val="DA14F2B6"/>
    <w:lvl w:ilvl="0" w:tplc="0416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59991111">
    <w:abstractNumId w:val="1"/>
  </w:num>
  <w:num w:numId="2" w16cid:durableId="87116397">
    <w:abstractNumId w:val="0"/>
  </w:num>
  <w:num w:numId="3" w16cid:durableId="246614567">
    <w:abstractNumId w:val="2"/>
  </w:num>
  <w:num w:numId="4" w16cid:durableId="854618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9jqh8fdgwLyevf+AH8uoSKH/aO47vaESLOE/o8sSYKGH/KWqS+yz9OmgLmrXDepS7eih6a/xasHoJFNmI/vfw==" w:salt="mnLKchHsdezfTxlGxq2kn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E7"/>
    <w:rsid w:val="00007F9A"/>
    <w:rsid w:val="000144FE"/>
    <w:rsid w:val="00026571"/>
    <w:rsid w:val="00034B25"/>
    <w:rsid w:val="000535DB"/>
    <w:rsid w:val="0005478C"/>
    <w:rsid w:val="0006359C"/>
    <w:rsid w:val="00065D9E"/>
    <w:rsid w:val="00067A27"/>
    <w:rsid w:val="00093E0E"/>
    <w:rsid w:val="000A0B7D"/>
    <w:rsid w:val="000A5D87"/>
    <w:rsid w:val="000C302E"/>
    <w:rsid w:val="000D404D"/>
    <w:rsid w:val="000D699E"/>
    <w:rsid w:val="000E2853"/>
    <w:rsid w:val="00173B04"/>
    <w:rsid w:val="001D497F"/>
    <w:rsid w:val="001E2D69"/>
    <w:rsid w:val="001F03B2"/>
    <w:rsid w:val="001F3D30"/>
    <w:rsid w:val="001F55CC"/>
    <w:rsid w:val="0020075B"/>
    <w:rsid w:val="00206E29"/>
    <w:rsid w:val="00232797"/>
    <w:rsid w:val="00250D82"/>
    <w:rsid w:val="00274187"/>
    <w:rsid w:val="00275516"/>
    <w:rsid w:val="00281510"/>
    <w:rsid w:val="00294465"/>
    <w:rsid w:val="002A5D6F"/>
    <w:rsid w:val="002B3E5B"/>
    <w:rsid w:val="00307C4B"/>
    <w:rsid w:val="0031064E"/>
    <w:rsid w:val="00314653"/>
    <w:rsid w:val="00331443"/>
    <w:rsid w:val="00341B09"/>
    <w:rsid w:val="003420BA"/>
    <w:rsid w:val="0034544C"/>
    <w:rsid w:val="00365B3F"/>
    <w:rsid w:val="00377A7D"/>
    <w:rsid w:val="003802BA"/>
    <w:rsid w:val="0038036B"/>
    <w:rsid w:val="003A03F8"/>
    <w:rsid w:val="003D377B"/>
    <w:rsid w:val="0042609D"/>
    <w:rsid w:val="00434E06"/>
    <w:rsid w:val="00444C4A"/>
    <w:rsid w:val="00472D2E"/>
    <w:rsid w:val="004A05D3"/>
    <w:rsid w:val="004B2855"/>
    <w:rsid w:val="004B60F1"/>
    <w:rsid w:val="00515A2A"/>
    <w:rsid w:val="005206C1"/>
    <w:rsid w:val="00530EBF"/>
    <w:rsid w:val="0055540E"/>
    <w:rsid w:val="005E1593"/>
    <w:rsid w:val="005F487B"/>
    <w:rsid w:val="006015D6"/>
    <w:rsid w:val="006142FB"/>
    <w:rsid w:val="00640E34"/>
    <w:rsid w:val="006419CA"/>
    <w:rsid w:val="00663704"/>
    <w:rsid w:val="00682B3E"/>
    <w:rsid w:val="00682B75"/>
    <w:rsid w:val="00690F44"/>
    <w:rsid w:val="006A233C"/>
    <w:rsid w:val="006C3645"/>
    <w:rsid w:val="00717748"/>
    <w:rsid w:val="007343F5"/>
    <w:rsid w:val="00734B8C"/>
    <w:rsid w:val="007425CA"/>
    <w:rsid w:val="007435B2"/>
    <w:rsid w:val="00743BD6"/>
    <w:rsid w:val="00743E89"/>
    <w:rsid w:val="00763EBF"/>
    <w:rsid w:val="00764A04"/>
    <w:rsid w:val="00775277"/>
    <w:rsid w:val="007A054B"/>
    <w:rsid w:val="007A27BC"/>
    <w:rsid w:val="007B08BF"/>
    <w:rsid w:val="007C38EA"/>
    <w:rsid w:val="007E5C7B"/>
    <w:rsid w:val="008033DA"/>
    <w:rsid w:val="0080735A"/>
    <w:rsid w:val="0081023D"/>
    <w:rsid w:val="0081478D"/>
    <w:rsid w:val="008249AF"/>
    <w:rsid w:val="00842903"/>
    <w:rsid w:val="00867C56"/>
    <w:rsid w:val="00871E89"/>
    <w:rsid w:val="008843C9"/>
    <w:rsid w:val="008D79E8"/>
    <w:rsid w:val="008E03F0"/>
    <w:rsid w:val="008E1764"/>
    <w:rsid w:val="00914E0E"/>
    <w:rsid w:val="00927B8B"/>
    <w:rsid w:val="0097673F"/>
    <w:rsid w:val="009B0BB7"/>
    <w:rsid w:val="009B294D"/>
    <w:rsid w:val="00A00F43"/>
    <w:rsid w:val="00A07397"/>
    <w:rsid w:val="00A46B68"/>
    <w:rsid w:val="00A83F49"/>
    <w:rsid w:val="00AB33D9"/>
    <w:rsid w:val="00AD35ED"/>
    <w:rsid w:val="00AE1992"/>
    <w:rsid w:val="00B06926"/>
    <w:rsid w:val="00B131EE"/>
    <w:rsid w:val="00B17BA5"/>
    <w:rsid w:val="00B30ED2"/>
    <w:rsid w:val="00B36089"/>
    <w:rsid w:val="00B449E5"/>
    <w:rsid w:val="00B47AB7"/>
    <w:rsid w:val="00B560CA"/>
    <w:rsid w:val="00BA0915"/>
    <w:rsid w:val="00BD0B4F"/>
    <w:rsid w:val="00BF43C2"/>
    <w:rsid w:val="00C001E7"/>
    <w:rsid w:val="00C12802"/>
    <w:rsid w:val="00C52528"/>
    <w:rsid w:val="00C66712"/>
    <w:rsid w:val="00CA79A9"/>
    <w:rsid w:val="00CE2B3B"/>
    <w:rsid w:val="00D07D07"/>
    <w:rsid w:val="00D21791"/>
    <w:rsid w:val="00D31C91"/>
    <w:rsid w:val="00D32553"/>
    <w:rsid w:val="00D37957"/>
    <w:rsid w:val="00D70D83"/>
    <w:rsid w:val="00D93D97"/>
    <w:rsid w:val="00D97D2A"/>
    <w:rsid w:val="00DD459B"/>
    <w:rsid w:val="00DE271C"/>
    <w:rsid w:val="00DF47C0"/>
    <w:rsid w:val="00E11BED"/>
    <w:rsid w:val="00E21931"/>
    <w:rsid w:val="00E254FB"/>
    <w:rsid w:val="00E3114C"/>
    <w:rsid w:val="00E34C15"/>
    <w:rsid w:val="00E404B1"/>
    <w:rsid w:val="00E44E53"/>
    <w:rsid w:val="00E51638"/>
    <w:rsid w:val="00E6306E"/>
    <w:rsid w:val="00E728ED"/>
    <w:rsid w:val="00EB1C41"/>
    <w:rsid w:val="00EB5154"/>
    <w:rsid w:val="00EC2CB3"/>
    <w:rsid w:val="00EE25BC"/>
    <w:rsid w:val="00EE61A0"/>
    <w:rsid w:val="00F07D48"/>
    <w:rsid w:val="00F12BB0"/>
    <w:rsid w:val="00F1305D"/>
    <w:rsid w:val="00F26B45"/>
    <w:rsid w:val="00F4660E"/>
    <w:rsid w:val="00F52C9D"/>
    <w:rsid w:val="00F707F2"/>
    <w:rsid w:val="00FB5A09"/>
    <w:rsid w:val="00FE5EF0"/>
    <w:rsid w:val="00FF6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292B7"/>
  <w15:docId w15:val="{2CC2799F-C9E8-4C21-9F77-DD89F0A4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0BA"/>
    <w:rPr>
      <w:rFonts w:ascii="Calibri" w:hAnsi="Calibri"/>
    </w:rPr>
  </w:style>
  <w:style w:type="paragraph" w:styleId="Ttulo1">
    <w:name w:val="heading 1"/>
    <w:basedOn w:val="Normal"/>
    <w:next w:val="Normal"/>
    <w:link w:val="Ttulo1Char"/>
    <w:qFormat/>
    <w:rsid w:val="008843C9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593"/>
  </w:style>
  <w:style w:type="paragraph" w:styleId="Rodap">
    <w:name w:val="footer"/>
    <w:basedOn w:val="Normal"/>
    <w:link w:val="RodapChar"/>
    <w:uiPriority w:val="99"/>
    <w:unhideWhenUsed/>
    <w:rsid w:val="005E15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593"/>
  </w:style>
  <w:style w:type="paragraph" w:customStyle="1" w:styleId="Descrio">
    <w:name w:val="Descrição"/>
    <w:basedOn w:val="Cabealho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elacomgrade">
    <w:name w:val="Table Grid"/>
    <w:basedOn w:val="Tabelanormal"/>
    <w:uiPriority w:val="59"/>
    <w:rsid w:val="005E1593"/>
    <w:pPr>
      <w:spacing w:after="240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styleId="TextodoEspaoReservado">
    <w:name w:val="Placeholder Text"/>
    <w:basedOn w:val="Fontepargpadro"/>
    <w:uiPriority w:val="99"/>
    <w:semiHidden/>
    <w:rsid w:val="00B47AB7"/>
    <w:rPr>
      <w:color w:val="808080"/>
    </w:rPr>
  </w:style>
  <w:style w:type="character" w:styleId="Hyperlink">
    <w:name w:val="Hyperlink"/>
    <w:basedOn w:val="Fontepargpadro"/>
    <w:uiPriority w:val="99"/>
    <w:semiHidden/>
    <w:unhideWhenUsed/>
    <w:rsid w:val="00B47AB7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EC2C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Modelo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34B9E6-D8C8-48FC-9C16-395622CA0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Ata de reunião</vt:lpstr>
      <vt:lpstr>Ata de reunião</vt:lpstr>
    </vt:vector>
  </TitlesOfParts>
  <Company>Escritório de Projetos</Company>
  <LinksUpToDate>false</LinksUpToDate>
  <CharactersWithSpaces>1319</CharactersWithSpaces>
  <SharedDoc>false</SharedDoc>
  <HyperlinkBase>http://www.escritoriodeprojetos.com.br/SharedFiles/Download.aspx?pageid=18&amp;mid=24&amp;fileid=8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reunião</dc:title>
  <dc:subject>Nome do Projeto</dc:subject>
  <dc:creator>eduardo@escritoriodeprojetos.com.br</dc:creator>
  <cp:keywords>Template Gerenciamento de Projetos</cp:keywords>
  <cp:lastModifiedBy>Amanda Flavia Rocha Barbosa</cp:lastModifiedBy>
  <cp:revision>2</cp:revision>
  <cp:lastPrinted>2024-01-19T20:01:00Z</cp:lastPrinted>
  <dcterms:created xsi:type="dcterms:W3CDTF">2024-02-22T12:52:00Z</dcterms:created>
  <dcterms:modified xsi:type="dcterms:W3CDTF">2024-02-22T12:52:00Z</dcterms:modified>
</cp:coreProperties>
</file>